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DBC" w:rsidRDefault="00194DBC" w:rsidP="00194D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FURSDON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194DBC" w:rsidRDefault="00194DBC" w:rsidP="00194D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194DBC" w:rsidRDefault="00194DBC" w:rsidP="00194D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4DBC" w:rsidRDefault="00194DBC" w:rsidP="00194D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4DBC" w:rsidRDefault="00194DBC" w:rsidP="00194D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St Mary Major, Exeter.</w:t>
      </w:r>
    </w:p>
    <w:p w:rsidR="00194DBC" w:rsidRDefault="00194DBC" w:rsidP="00194D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194DBC" w:rsidRDefault="00194DBC" w:rsidP="00194D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4DBC" w:rsidRDefault="00194DBC" w:rsidP="00194D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94DBC" w:rsidRDefault="00194DBC" w:rsidP="00194D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DD5B8A" w:rsidRPr="00194D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DBC" w:rsidRDefault="00194DBC" w:rsidP="00564E3C">
      <w:pPr>
        <w:spacing w:after="0" w:line="240" w:lineRule="auto"/>
      </w:pPr>
      <w:r>
        <w:separator/>
      </w:r>
    </w:p>
  </w:endnote>
  <w:endnote w:type="continuationSeparator" w:id="0">
    <w:p w:rsidR="00194DBC" w:rsidRDefault="00194DB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94DBC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DBC" w:rsidRDefault="00194DBC" w:rsidP="00564E3C">
      <w:pPr>
        <w:spacing w:after="0" w:line="240" w:lineRule="auto"/>
      </w:pPr>
      <w:r>
        <w:separator/>
      </w:r>
    </w:p>
  </w:footnote>
  <w:footnote w:type="continuationSeparator" w:id="0">
    <w:p w:rsidR="00194DBC" w:rsidRDefault="00194DB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DBC"/>
    <w:rsid w:val="00194DB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D1E5D"/>
  <w15:chartTrackingRefBased/>
  <w15:docId w15:val="{BD700182-D725-43A5-BD9B-1C007D5F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2016-01-26T19:47:00Z</dcterms:created>
  <dcterms:modified xsi:type="dcterms:W3CDTF">2016-01-26T19:48:00Z</dcterms:modified>
</cp:coreProperties>
</file>